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33B41" w14:textId="77777777" w:rsidR="00E90D14" w:rsidRDefault="00E90D14" w:rsidP="00E90D1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RUSSELL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1D651930" w14:textId="77777777" w:rsidR="00E90D14" w:rsidRDefault="00E90D14" w:rsidP="00E90D1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4A84018E" w14:textId="77777777" w:rsidR="00E90D14" w:rsidRDefault="00E90D14" w:rsidP="00E90D1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53C8A7D" w14:textId="77777777" w:rsidR="00E90D14" w:rsidRDefault="00E90D14" w:rsidP="00E90D1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E99B873" w14:textId="77777777" w:rsidR="00E90D14" w:rsidRDefault="00E90D14" w:rsidP="00E90D1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2A45E1DB" w14:textId="77777777" w:rsidR="00E90D14" w:rsidRDefault="00E90D14" w:rsidP="00E90D1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55F64C60" w14:textId="77777777" w:rsidR="00E90D14" w:rsidRDefault="00E90D14" w:rsidP="00E90D14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64DCD318" w14:textId="77777777" w:rsidR="00E90D14" w:rsidRDefault="00E90D14" w:rsidP="00E90D1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69B1FDB" w14:textId="77777777" w:rsidR="00E90D14" w:rsidRDefault="00E90D14" w:rsidP="00E90D1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821C9C3" w14:textId="77777777" w:rsidR="00E90D14" w:rsidRDefault="00E90D14" w:rsidP="00E90D1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 November 2022</w:t>
      </w:r>
    </w:p>
    <w:p w14:paraId="30D28B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BE6CB" w14:textId="77777777" w:rsidR="00E90D14" w:rsidRDefault="00E90D14" w:rsidP="009139A6">
      <w:r>
        <w:separator/>
      </w:r>
    </w:p>
  </w:endnote>
  <w:endnote w:type="continuationSeparator" w:id="0">
    <w:p w14:paraId="08525BB8" w14:textId="77777777" w:rsidR="00E90D14" w:rsidRDefault="00E90D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7E0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A9E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A58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D44F9" w14:textId="77777777" w:rsidR="00E90D14" w:rsidRDefault="00E90D14" w:rsidP="009139A6">
      <w:r>
        <w:separator/>
      </w:r>
    </w:p>
  </w:footnote>
  <w:footnote w:type="continuationSeparator" w:id="0">
    <w:p w14:paraId="0A69CA90" w14:textId="77777777" w:rsidR="00E90D14" w:rsidRDefault="00E90D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CB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A60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9B7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D1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0D1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CD816"/>
  <w15:chartTrackingRefBased/>
  <w15:docId w15:val="{74BA697A-0707-405E-85A2-6FAB6673C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D14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2022-12-09T20:53:00Z</dcterms:created>
  <dcterms:modified xsi:type="dcterms:W3CDTF">2022-12-09T20:53:00Z</dcterms:modified>
</cp:coreProperties>
</file>